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Glasgow South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Glasgow South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Glasgow South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Glasgow South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Glasgow South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11.6%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Glasgow South West are estimated to have a score of 1-2 on the PGSI (low-risk gambling), whilst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67.9% </w:t>
      </w:r>
      <w:r w:rsidRPr="004747BF">
        <w:rPr>
          <w:rFonts w:ascii="Libre Franklin Light" w:eastAsia="Times New Roman" w:hAnsi="Libre Franklin Light" w:cs="Calibri Light"/>
        </w:rPr>
        <w:t xml:space="preserve">of those respondents classified as PGSI 8+ in Glasgow South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Glasgow South West is estimated to be </w:t>
      </w:r>
      <w:r w:rsidRPr="00773DF7">
        <w:rPr>
          <w:rFonts w:ascii="Libre Franklin Light" w:eastAsia="Times New Roman" w:hAnsi="Libre Franklin Light" w:cs="Calibri Light"/>
          <w:b/>
          <w:bCs/>
          <w:color w:val="C45911" w:themeColor="accent2" w:themeShade="BF"/>
        </w:rPr>
        <w:t xml:space="preserve">£1,308,113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Glasgow South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21.5%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Glasgow South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11.6%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Glasgow South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Glasgow South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lasgow South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Glasgow South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lasgow South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Glasgow South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Glasgow South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lasgow South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Glasgow South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Glasgow South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Glasgow South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84.0%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Glasgow South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Glasgow South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Glasgow South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£1,308,113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Glasgow South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£21,307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£440,641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£31,566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£8,878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£16,276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£789,445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£1,308,113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Glasgow South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Glasgow South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South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South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South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South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Glasgow South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Glasgow South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Glasgow South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Glasgow South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Glasgow South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Glasgow South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AC71119-E5CA-4043-8985-41F3EF8B19B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